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9"/>
        <w:gridCol w:w="1596"/>
        <w:gridCol w:w="1416"/>
        <w:gridCol w:w="1371"/>
      </w:tblGrid>
      <w:tr w:rsidR="0084620C" w:rsidTr="0084620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20C" w:rsidRDefault="0084620C" w:rsidP="00A5504F">
            <w:r>
              <w:t>Приложение 8</w:t>
            </w:r>
          </w:p>
        </w:tc>
      </w:tr>
      <w:tr w:rsidR="0084620C" w:rsidTr="0084620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620C" w:rsidRDefault="0084620C" w:rsidP="00A5504F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20C" w:rsidRDefault="0084620C" w:rsidP="00A5504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4620C" w:rsidTr="0084620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20C" w:rsidRDefault="0084620C" w:rsidP="0046205E">
            <w:r>
              <w:t xml:space="preserve">от  </w:t>
            </w:r>
            <w:r w:rsidR="0046205E" w:rsidRPr="0046205E">
              <w:t>30</w:t>
            </w:r>
            <w:r w:rsidR="0046205E">
              <w:t>.07.2020</w:t>
            </w:r>
            <w:r>
              <w:t xml:space="preserve"> № </w:t>
            </w:r>
            <w:r w:rsidR="0046205E">
              <w:t>72-570</w:t>
            </w:r>
            <w:r>
              <w:t xml:space="preserve">     </w:t>
            </w:r>
          </w:p>
        </w:tc>
      </w:tr>
      <w:tr w:rsidR="0084620C" w:rsidTr="0084620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</w:tr>
      <w:tr w:rsidR="0084620C" w:rsidTr="0084620C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2020 год и на плановый период 2021 и 2022 годов</w:t>
            </w:r>
          </w:p>
        </w:tc>
      </w:tr>
      <w:tr w:rsidR="0084620C" w:rsidTr="0084620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</w:tr>
      <w:tr w:rsidR="0084620C" w:rsidTr="0084620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тыс. руб.</w:t>
            </w: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2020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2021 год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2022 год</w:t>
            </w:r>
          </w:p>
        </w:tc>
      </w:tr>
    </w:tbl>
    <w:p w:rsidR="0084620C" w:rsidRPr="0084620C" w:rsidRDefault="0084620C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9"/>
        <w:gridCol w:w="1596"/>
        <w:gridCol w:w="1416"/>
        <w:gridCol w:w="1371"/>
      </w:tblGrid>
      <w:tr w:rsidR="0084620C" w:rsidTr="0084620C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5</w:t>
            </w:r>
          </w:p>
        </w:tc>
      </w:tr>
      <w:tr w:rsidR="0084620C" w:rsidTr="0084620C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84620C" w:rsidTr="0084620C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9 504,1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9 504,1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2 110,0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Разработка проектной документации на строительство спортивного комплекса, по адресу: </w:t>
            </w:r>
            <w:proofErr w:type="gramStart"/>
            <w:r>
              <w:t>г</w:t>
            </w:r>
            <w:proofErr w:type="gramEnd"/>
            <w:r>
              <w:t>. Саратов, пл. им. Орджоникидзе Г.К., б/</w:t>
            </w:r>
            <w:proofErr w:type="spellStart"/>
            <w:r>
              <w:t>н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2 110,0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1 809 912,3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1 461 078,1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D1713A">
            <w:pPr>
              <w:jc w:val="right"/>
            </w:pPr>
            <w:r>
              <w:t>407 416,</w:t>
            </w:r>
            <w:r w:rsidR="00D1713A">
              <w:t>6</w:t>
            </w: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Детский сад на 100 мест в ЖК «Авиатор» в Заводском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81 453,5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Детский сад на 100 мест в Заводском районе </w:t>
            </w:r>
            <w:proofErr w:type="gramStart"/>
            <w:r>
              <w:t>г</w:t>
            </w:r>
            <w:proofErr w:type="gramEnd"/>
            <w:r>
              <w:t>. Саратова по адресу: г. Саратов, ул. им. Н.Г. Чернышевского, 42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3 200,0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Детский сад на 100 мест по ул. </w:t>
            </w:r>
            <w:proofErr w:type="gramStart"/>
            <w:r>
              <w:t>Провиантская</w:t>
            </w:r>
            <w:proofErr w:type="gramEnd"/>
            <w:r>
              <w:t>, 23, в Октябрьском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109 388,9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Детский сад на 160 мест в Заводском районе г. Саратова по адресу: г. Саратов, ул. </w:t>
            </w:r>
            <w:proofErr w:type="gramStart"/>
            <w:r>
              <w:t>Огородная</w:t>
            </w:r>
            <w:proofErr w:type="gramEnd"/>
            <w:r>
              <w:t>, 176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3 500,0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>Детский сад на 160 мест в микрорайоне №2 жилого района  «</w:t>
            </w:r>
            <w:proofErr w:type="spellStart"/>
            <w:r>
              <w:t>Иволгино</w:t>
            </w:r>
            <w:proofErr w:type="spellEnd"/>
            <w:r>
              <w:t xml:space="preserve">» в Волжском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127 896,1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>Детский сад на 160 мест в микрорайоне №2 жилого района «</w:t>
            </w:r>
            <w:proofErr w:type="spellStart"/>
            <w:r>
              <w:t>Иволгино</w:t>
            </w:r>
            <w:proofErr w:type="spellEnd"/>
            <w:r>
              <w:t xml:space="preserve">» в Волжском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127 896,1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lastRenderedPageBreak/>
              <w:t>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Детский сад на 160 мест на территории МОУ «Средняя общеобразовательная школа № 71» в Кировском районе </w:t>
            </w:r>
            <w:proofErr w:type="gramStart"/>
            <w:r>
              <w:t>г</w:t>
            </w:r>
            <w:proofErr w:type="gramEnd"/>
            <w:r>
              <w:t>. Саратова по адресу: г. Саратов, ул. Танкистов, 126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3 500,0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10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Детский сад на 160 мест по ул. </w:t>
            </w:r>
            <w:proofErr w:type="gramStart"/>
            <w:r>
              <w:t>Ипподромная</w:t>
            </w:r>
            <w:proofErr w:type="gramEnd"/>
            <w:r>
              <w:t xml:space="preserve"> (на части бывших земель ФГБНУ «НИИСХ </w:t>
            </w:r>
            <w:proofErr w:type="spellStart"/>
            <w:r>
              <w:t>Юго-Востока</w:t>
            </w:r>
            <w:proofErr w:type="spellEnd"/>
            <w:r>
              <w:t>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127 896,1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11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Детский сад на 240 мест к востоку от жилого района «Солнечный-2» в Кировском районе </w:t>
            </w:r>
            <w:proofErr w:type="gramStart"/>
            <w:r>
              <w:t>г</w:t>
            </w:r>
            <w:proofErr w:type="gramEnd"/>
            <w:r>
              <w:t>. Саратова (32,5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187 347,7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12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Детский сад на 240 мест к востоку от жилого района «Солнечный-2» в Кировском районе </w:t>
            </w:r>
            <w:proofErr w:type="gramStart"/>
            <w:r>
              <w:t>г</w:t>
            </w:r>
            <w:proofErr w:type="gramEnd"/>
            <w:r>
              <w:t>. Саратова (45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187 347,7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13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Детский сад на 300 мест в микрорайоне №8 жилого района «Солнечный-2» в Кировском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229 968,1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14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Детский сад на 80 мест в жилом комплексе «Образцово» в Волжском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65 309,7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15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876 578,0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16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Разработка проектной документации на строительство спортивного комплекса, по адресу: </w:t>
            </w:r>
            <w:proofErr w:type="gramStart"/>
            <w:r>
              <w:t>г</w:t>
            </w:r>
            <w:proofErr w:type="gramEnd"/>
            <w:r>
              <w:t>. Саратов, пл. им. Орджоникидзе Г.К., б/</w:t>
            </w:r>
            <w:proofErr w:type="spellStart"/>
            <w:r>
              <w:t>н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289,8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17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Реконструкция стадиона «Спартак», по адресу: </w:t>
            </w:r>
            <w:proofErr w:type="gramStart"/>
            <w:r>
              <w:t>г</w:t>
            </w:r>
            <w:proofErr w:type="gramEnd"/>
            <w:r>
              <w:t>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7 125,5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18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Строительство второго корпуса МДОУ «Центр развития </w:t>
            </w:r>
            <w:proofErr w:type="spellStart"/>
            <w:proofErr w:type="gramStart"/>
            <w:r>
              <w:t>ребенка-детский</w:t>
            </w:r>
            <w:proofErr w:type="spellEnd"/>
            <w:proofErr w:type="gramEnd"/>
            <w:r>
              <w:t xml:space="preserve"> сад № 101 «Жар-птица» на 160 мест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128 209,3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19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Строительство пристройки к МОУ «СОШ № 66 им. Н.И. Вавилова», </w:t>
            </w:r>
            <w:proofErr w:type="gramStart"/>
            <w:r>
              <w:t>г</w:t>
            </w:r>
            <w:proofErr w:type="gramEnd"/>
            <w:r>
              <w:t>. Саратов, ул. Казанская,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50 814,5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20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Строительство спортивного комплекса по адресу: </w:t>
            </w:r>
            <w:proofErr w:type="gramStart"/>
            <w:r>
              <w:t>г</w:t>
            </w:r>
            <w:proofErr w:type="gramEnd"/>
            <w:r>
              <w:t>. Саратов, пл. им. Орджоникидзе Г.К., б/</w:t>
            </w:r>
            <w:proofErr w:type="spellStart"/>
            <w:r>
              <w:t>н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80 000,0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21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Строительство спортивного объекта «Ледовая арена» в городе Саратове на территории </w:t>
            </w:r>
            <w:proofErr w:type="spellStart"/>
            <w:r>
              <w:t>Студгородка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3 000,0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22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Школа на 1100 мест в микрорайоне № 11 жилого района «Солнечный-2» в Кировском р-не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407 416,6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407 416,6</w:t>
            </w: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23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461 852,8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807 096,9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lastRenderedPageBreak/>
              <w:t>24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proofErr w:type="gramStart"/>
            <w:r>
              <w:t xml:space="preserve">Реконструкция транспортной развязки на пересечении просп. им. 50 лет Октября, ул. Тракторной и ул. Большой Горной в границах территории: ул. </w:t>
            </w:r>
            <w:proofErr w:type="spellStart"/>
            <w:r>
              <w:t>Рябиновская</w:t>
            </w:r>
            <w:proofErr w:type="spellEnd"/>
            <w:r>
              <w:t xml:space="preserve">, просп. им. 50 лет Октября, ул. Молочная, ул. Мельничная, ул. </w:t>
            </w:r>
            <w:proofErr w:type="spellStart"/>
            <w:r>
              <w:t>Соколовая</w:t>
            </w:r>
            <w:proofErr w:type="spellEnd"/>
            <w:r>
              <w:t>, Мурманский проезд, ул. Тракторная в Кировском районе г. Саратова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15 000,0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25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Реконструкция транспортной развязки на станции Трофимовский-1 с двумя путепроводами (над ж.д. путями станции Трофимовский-1 и над ул. </w:t>
            </w:r>
            <w:proofErr w:type="spellStart"/>
            <w:r>
              <w:t>Шехурдина</w:t>
            </w:r>
            <w:proofErr w:type="spellEnd"/>
            <w:r>
              <w:t xml:space="preserve"> А.П.) в </w:t>
            </w:r>
            <w:proofErr w:type="gramStart"/>
            <w:r>
              <w:t>г</w:t>
            </w:r>
            <w:proofErr w:type="gramEnd"/>
            <w:r>
              <w:t>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589 180,4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26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>Реконструкция фонтана «Одуванчик» на площади им. Кирова С.М.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27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>Строительство автомобильной дороги по ул. им. Гришаева В.И. (от ул. им. Зыбина П.М. до ул. им. Тархова С.Ф.) в жилом районе «</w:t>
            </w:r>
            <w:proofErr w:type="gramStart"/>
            <w:r>
              <w:t>Солнечный</w:t>
            </w:r>
            <w:proofErr w:type="gramEnd"/>
            <w:r>
              <w:t xml:space="preserve"> - 2»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2 447,5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28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Строительство автомобильной дороги по ул. им. Зыбина П.М. в границах VI и VII микрорайонов жилого района «Солнечный-2»  Кировского района 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4 303,5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29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Строительство автомобильной дороги по ул. </w:t>
            </w:r>
            <w:proofErr w:type="spellStart"/>
            <w:r>
              <w:t>Менякина</w:t>
            </w:r>
            <w:proofErr w:type="spellEnd"/>
            <w:r>
              <w:t xml:space="preserve"> в Волжском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77 165,5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30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Строительство скоростной трамвайной линии </w:t>
            </w:r>
            <w:proofErr w:type="gramStart"/>
            <w:r>
              <w:t>Мирный</w:t>
            </w:r>
            <w:proofErr w:type="gramEnd"/>
            <w:r>
              <w:t xml:space="preserve"> пер. - 6-я Дачная (детализация проекта по этапам строительства)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300,0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31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Строительство участка автомобильной дороги от ул. им. </w:t>
            </w:r>
            <w:proofErr w:type="spellStart"/>
            <w:r>
              <w:t>Блинова</w:t>
            </w:r>
            <w:proofErr w:type="spellEnd"/>
            <w:r>
              <w:t xml:space="preserve"> Ф.А. до ул. Романтиков в Ленинском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64 500,0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32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Строительство участка автомобильной дороги по бульвару им. Денисова Николая с местным проездом до ул. Пензенская в микрорайоне САЗ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53 200,0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7 201,3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33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Детский сад на 160 мест на территории МОУ «Средняя общеобразовательная школа №64» в Ленинском районе </w:t>
            </w:r>
            <w:proofErr w:type="gramStart"/>
            <w:r>
              <w:t>г</w:t>
            </w:r>
            <w:proofErr w:type="gramEnd"/>
            <w:r>
              <w:t>. Саратова по адресу: г. Саратов, ул. Стахановская, 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1 484,1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34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Модульный корпус в МУДО «Детский оздоровительно-образовательный центр «Мечта» по адресу: </w:t>
            </w:r>
            <w:proofErr w:type="gramStart"/>
            <w:r>
              <w:t>г</w:t>
            </w:r>
            <w:proofErr w:type="gramEnd"/>
            <w:r>
              <w:t xml:space="preserve">. Саратов, п. Малая </w:t>
            </w:r>
            <w:proofErr w:type="spellStart"/>
            <w:r>
              <w:t>Поливановка</w:t>
            </w:r>
            <w:proofErr w:type="spellEnd"/>
            <w:r>
              <w:t>, 9-я Дачная»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5 717,2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136 715,3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35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>Водозаборная скважина МБОУ «ООШ №104»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1 996,0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36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Сквер по ул. им. Расковой М.М., Саратовская область, </w:t>
            </w:r>
            <w:proofErr w:type="gramStart"/>
            <w:r>
              <w:t>г</w:t>
            </w:r>
            <w:proofErr w:type="gramEnd"/>
            <w:r>
              <w:t>. Саратов,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132 000,0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37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Строительство пристройки и открытых спортивных площадок МОУ «СОШ № 5» по адресу: г. Саратов, ул. </w:t>
            </w:r>
            <w:proofErr w:type="gramStart"/>
            <w:r>
              <w:t>Огородная</w:t>
            </w:r>
            <w:proofErr w:type="gramEnd"/>
            <w:r>
              <w:t>, д. 196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2 700,0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38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Технологическое присоединение для электроснабжения сквера, расположенного по адресу: </w:t>
            </w:r>
            <w:proofErr w:type="gramStart"/>
            <w:r>
              <w:t>г</w:t>
            </w:r>
            <w:proofErr w:type="gramEnd"/>
            <w:r>
              <w:t>. Саратов,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lastRenderedPageBreak/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4 172,4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39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Проектирование и строительство плоскостного сооружения на территории МОУ «СОШ № 97» Октябрьского района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4 000,0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40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172,4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10 130,9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41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Создание универсальной спортивно-оздоровительной площадки на территории МОУ «СОШ № 24» по адресу: </w:t>
            </w:r>
            <w:proofErr w:type="gramStart"/>
            <w:r>
              <w:t>г</w:t>
            </w:r>
            <w:proofErr w:type="gramEnd"/>
            <w:r>
              <w:t>. Саратов, ул. им. Жуковского Н.Е., д. 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8 133,3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42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 xml:space="preserve">Создание универсальной спортивно-оздоровительной площадки на территории МОУ «СОШ № 93 им. М.М. Расковой» по адресу: </w:t>
            </w:r>
            <w:proofErr w:type="gramStart"/>
            <w:r>
              <w:t>г</w:t>
            </w:r>
            <w:proofErr w:type="gramEnd"/>
            <w:r>
              <w:t>. Саратов, ул. им. Жуковского Н.Е., д.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1 997,6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2 786 843,2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1 461 078,1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407 416,6</w:t>
            </w:r>
          </w:p>
        </w:tc>
      </w:tr>
      <w:tr w:rsidR="0084620C" w:rsidTr="0084620C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84620C" w:rsidTr="0084620C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15 327,7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45 000,0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45 000,0</w:t>
            </w: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15 327,7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45 000,0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45 000,0</w:t>
            </w:r>
          </w:p>
        </w:tc>
      </w:tr>
      <w:tr w:rsidR="0084620C" w:rsidTr="0084620C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546 062,3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226 512,0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20C" w:rsidRDefault="0084620C" w:rsidP="00A5504F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546 062,3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226 512,0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</w:p>
        </w:tc>
      </w:tr>
      <w:tr w:rsidR="0084620C" w:rsidTr="0084620C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561 390,0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271 512,0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45 000,0</w:t>
            </w:r>
          </w:p>
        </w:tc>
      </w:tr>
      <w:tr w:rsidR="0084620C" w:rsidTr="0084620C">
        <w:trPr>
          <w:cantSplit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20C" w:rsidRDefault="0084620C" w:rsidP="00A5504F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3 348 233,2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1 732 590,1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452 416,6</w:t>
            </w:r>
          </w:p>
        </w:tc>
      </w:tr>
      <w:tr w:rsidR="0084620C" w:rsidTr="0084620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r>
              <w:t xml:space="preserve"> </w:t>
            </w:r>
          </w:p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</w:tr>
      <w:tr w:rsidR="0084620C" w:rsidTr="0084620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</w:tr>
      <w:tr w:rsidR="0084620C" w:rsidTr="0084620C">
        <w:trPr>
          <w:cantSplit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r>
              <w:t>Председатель комитета по финансам администрации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</w:tr>
      <w:tr w:rsidR="0084620C" w:rsidTr="0084620C">
        <w:trPr>
          <w:cantSplit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r>
              <w:t>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/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20C" w:rsidRDefault="0084620C" w:rsidP="00A5504F">
            <w:pPr>
              <w:jc w:val="right"/>
            </w:pPr>
            <w:r>
              <w:t>А.С. Струков</w:t>
            </w:r>
          </w:p>
        </w:tc>
      </w:tr>
    </w:tbl>
    <w:p w:rsidR="0084620C" w:rsidRPr="00E44325" w:rsidRDefault="0084620C" w:rsidP="0084620C"/>
    <w:p w:rsidR="00E2598B" w:rsidRPr="0084620C" w:rsidRDefault="00E2598B" w:rsidP="0084620C"/>
    <w:sectPr w:rsidR="00E2598B" w:rsidRPr="0084620C" w:rsidSect="0084620C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1D2" w:rsidRDefault="00EE61D2" w:rsidP="0084620C">
      <w:r>
        <w:separator/>
      </w:r>
    </w:p>
  </w:endnote>
  <w:endnote w:type="continuationSeparator" w:id="0">
    <w:p w:rsidR="00EE61D2" w:rsidRDefault="00EE61D2" w:rsidP="00846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1D2" w:rsidRDefault="00EE61D2" w:rsidP="0084620C">
      <w:r>
        <w:separator/>
      </w:r>
    </w:p>
  </w:footnote>
  <w:footnote w:type="continuationSeparator" w:id="0">
    <w:p w:rsidR="00EE61D2" w:rsidRDefault="00EE61D2" w:rsidP="008462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20C" w:rsidRDefault="00A5183F" w:rsidP="00943F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4620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620C" w:rsidRDefault="0084620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20C" w:rsidRDefault="00A5183F" w:rsidP="00943F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4620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1713A">
      <w:rPr>
        <w:rStyle w:val="a7"/>
        <w:noProof/>
      </w:rPr>
      <w:t>2</w:t>
    </w:r>
    <w:r>
      <w:rPr>
        <w:rStyle w:val="a7"/>
      </w:rPr>
      <w:fldChar w:fldCharType="end"/>
    </w:r>
  </w:p>
  <w:p w:rsidR="0084620C" w:rsidRDefault="0084620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4620C"/>
    <w:rsid w:val="00181905"/>
    <w:rsid w:val="001E25B6"/>
    <w:rsid w:val="002C3F39"/>
    <w:rsid w:val="0046205E"/>
    <w:rsid w:val="0047065F"/>
    <w:rsid w:val="006808C6"/>
    <w:rsid w:val="0084620C"/>
    <w:rsid w:val="00A24CAF"/>
    <w:rsid w:val="00A5183F"/>
    <w:rsid w:val="00B912FD"/>
    <w:rsid w:val="00D1713A"/>
    <w:rsid w:val="00DC1F02"/>
    <w:rsid w:val="00E2598B"/>
    <w:rsid w:val="00EE61D2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462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4620C"/>
  </w:style>
  <w:style w:type="paragraph" w:styleId="a5">
    <w:name w:val="footer"/>
    <w:basedOn w:val="a"/>
    <w:link w:val="a6"/>
    <w:uiPriority w:val="99"/>
    <w:semiHidden/>
    <w:unhideWhenUsed/>
    <w:rsid w:val="008462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20C"/>
  </w:style>
  <w:style w:type="character" w:styleId="a7">
    <w:name w:val="page number"/>
    <w:basedOn w:val="a0"/>
    <w:uiPriority w:val="99"/>
    <w:semiHidden/>
    <w:unhideWhenUsed/>
    <w:rsid w:val="008462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4</Pages>
  <Words>1223</Words>
  <Characters>6975</Characters>
  <Application>Microsoft Office Word</Application>
  <DocSecurity>0</DocSecurity>
  <Lines>58</Lines>
  <Paragraphs>16</Paragraphs>
  <ScaleCrop>false</ScaleCrop>
  <Company/>
  <LinksUpToDate>false</LinksUpToDate>
  <CharactersWithSpaces>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DannikEN</cp:lastModifiedBy>
  <cp:revision>4</cp:revision>
  <dcterms:created xsi:type="dcterms:W3CDTF">2020-07-30T11:58:00Z</dcterms:created>
  <dcterms:modified xsi:type="dcterms:W3CDTF">2020-07-30T11:58:00Z</dcterms:modified>
</cp:coreProperties>
</file>